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26" w:rsidRPr="00CB74C5" w:rsidRDefault="00E66E26" w:rsidP="00B347E5">
      <w:pPr>
        <w:jc w:val="center"/>
        <w:rPr>
          <w:b/>
          <w:bCs/>
        </w:rPr>
      </w:pPr>
      <w:r w:rsidRPr="00CB74C5">
        <w:rPr>
          <w:b/>
          <w:bCs/>
        </w:rPr>
        <w:t xml:space="preserve">НОВОСИБИРСКАЯ ОБЛАСТЬ ТАТАРСКИЙ РАЙОН </w:t>
      </w:r>
    </w:p>
    <w:p w:rsidR="00E66E26" w:rsidRPr="00CB74C5" w:rsidRDefault="00E66E26" w:rsidP="00B347E5">
      <w:pPr>
        <w:jc w:val="center"/>
        <w:rPr>
          <w:b/>
          <w:bCs/>
        </w:rPr>
      </w:pPr>
      <w:r w:rsidRPr="00CB74C5">
        <w:rPr>
          <w:b/>
          <w:bCs/>
        </w:rPr>
        <w:t xml:space="preserve">АДМИНИСТРАЦИЯ НОВОМИХАЙЛОВСКОГО СЕЛЬСОВЕТА </w:t>
      </w:r>
    </w:p>
    <w:p w:rsidR="00E66E26" w:rsidRPr="00CB74C5" w:rsidRDefault="00E66E26" w:rsidP="00B347E5">
      <w:pPr>
        <w:jc w:val="center"/>
        <w:rPr>
          <w:b/>
          <w:bCs/>
        </w:rPr>
      </w:pPr>
      <w:r>
        <w:rPr>
          <w:b/>
          <w:bCs/>
        </w:rPr>
        <w:t>__________________________________________________________________</w:t>
      </w:r>
    </w:p>
    <w:p w:rsidR="00E66E26" w:rsidRPr="00CB74C5" w:rsidRDefault="00E66E26" w:rsidP="00B347E5">
      <w:pPr>
        <w:jc w:val="center"/>
        <w:rPr>
          <w:b/>
          <w:bCs/>
        </w:rPr>
      </w:pPr>
    </w:p>
    <w:p w:rsidR="00E66E26" w:rsidRPr="00CB74C5" w:rsidRDefault="00E66E26" w:rsidP="00B347E5">
      <w:pPr>
        <w:jc w:val="center"/>
        <w:rPr>
          <w:b/>
          <w:bCs/>
        </w:rPr>
      </w:pPr>
      <w:r w:rsidRPr="00CB74C5">
        <w:rPr>
          <w:b/>
          <w:bCs/>
        </w:rPr>
        <w:t>ПОСТАНОВЛЕНИЕ</w:t>
      </w:r>
    </w:p>
    <w:p w:rsidR="00E66E26" w:rsidRPr="00CB74C5" w:rsidRDefault="00E66E26" w:rsidP="00B347E5">
      <w:pPr>
        <w:jc w:val="center"/>
        <w:rPr>
          <w:b/>
          <w:bCs/>
        </w:rPr>
      </w:pPr>
    </w:p>
    <w:p w:rsidR="00E66E26" w:rsidRPr="00CB74C5" w:rsidRDefault="00E66E26" w:rsidP="00B347E5">
      <w:pPr>
        <w:jc w:val="center"/>
        <w:rPr>
          <w:b/>
          <w:bCs/>
        </w:rPr>
      </w:pPr>
      <w:r>
        <w:rPr>
          <w:b/>
          <w:bCs/>
        </w:rPr>
        <w:t xml:space="preserve">                   </w:t>
      </w:r>
    </w:p>
    <w:p w:rsidR="00E66E26" w:rsidRPr="00CB74C5" w:rsidRDefault="00E66E26" w:rsidP="00B347E5">
      <w:pPr>
        <w:numPr>
          <w:ilvl w:val="0"/>
          <w:numId w:val="2"/>
        </w:numPr>
        <w:rPr>
          <w:b/>
          <w:bCs/>
        </w:rPr>
      </w:pPr>
      <w:r>
        <w:rPr>
          <w:b/>
          <w:bCs/>
        </w:rPr>
        <w:t>февраля 2016г.</w:t>
      </w:r>
      <w:r w:rsidRPr="00CB74C5">
        <w:rPr>
          <w:b/>
          <w:bCs/>
        </w:rPr>
        <w:t xml:space="preserve">           </w:t>
      </w:r>
      <w:r>
        <w:rPr>
          <w:b/>
          <w:bCs/>
        </w:rPr>
        <w:t xml:space="preserve">             </w:t>
      </w:r>
      <w:r w:rsidRPr="00CB74C5">
        <w:rPr>
          <w:b/>
          <w:bCs/>
        </w:rPr>
        <w:t xml:space="preserve">                                                                                  № 1</w:t>
      </w:r>
      <w:r>
        <w:rPr>
          <w:b/>
          <w:bCs/>
        </w:rPr>
        <w:t>4</w:t>
      </w:r>
    </w:p>
    <w:p w:rsidR="00E66E26" w:rsidRPr="00CB74C5" w:rsidRDefault="00E66E26" w:rsidP="00B347E5">
      <w:pPr>
        <w:jc w:val="center"/>
      </w:pPr>
      <w:r w:rsidRPr="00CB74C5">
        <w:t>с.Новомихайловка</w:t>
      </w:r>
    </w:p>
    <w:p w:rsidR="00E66E26" w:rsidRPr="00361D67" w:rsidRDefault="00E66E26" w:rsidP="00B347E5">
      <w:pPr>
        <w:shd w:val="clear" w:color="auto" w:fill="FFFFFF"/>
        <w:spacing w:line="312" w:lineRule="exact"/>
        <w:jc w:val="center"/>
        <w:rPr>
          <w:b/>
          <w:bCs/>
        </w:rPr>
      </w:pPr>
    </w:p>
    <w:p w:rsidR="00E66E26" w:rsidRPr="00361D67" w:rsidRDefault="00E66E26" w:rsidP="00D81881">
      <w:pPr>
        <w:jc w:val="center"/>
        <w:rPr>
          <w:b/>
          <w:bCs/>
        </w:rPr>
      </w:pPr>
      <w:r w:rsidRPr="00361D67">
        <w:rPr>
          <w:b/>
          <w:bCs/>
        </w:rPr>
        <w:t>«Об утверждении муниципального задания</w:t>
      </w:r>
    </w:p>
    <w:p w:rsidR="00E66E26" w:rsidRPr="00361D67" w:rsidRDefault="00E66E26" w:rsidP="00D81881">
      <w:pPr>
        <w:jc w:val="center"/>
        <w:rPr>
          <w:b/>
          <w:bCs/>
        </w:rPr>
      </w:pPr>
      <w:r w:rsidRPr="00361D67">
        <w:rPr>
          <w:b/>
          <w:bCs/>
        </w:rPr>
        <w:t xml:space="preserve">на оказание муниципальных услуг </w:t>
      </w:r>
      <w:r>
        <w:rPr>
          <w:b/>
          <w:bCs/>
        </w:rPr>
        <w:t xml:space="preserve"> и работ </w:t>
      </w:r>
      <w:r w:rsidRPr="00361D67">
        <w:rPr>
          <w:b/>
          <w:bCs/>
        </w:rPr>
        <w:t>в муниципальном</w:t>
      </w:r>
    </w:p>
    <w:p w:rsidR="00E66E26" w:rsidRPr="00361D67" w:rsidRDefault="00E66E26" w:rsidP="00D81881">
      <w:pPr>
        <w:jc w:val="center"/>
        <w:rPr>
          <w:b/>
          <w:bCs/>
        </w:rPr>
      </w:pPr>
      <w:r w:rsidRPr="00361D67">
        <w:rPr>
          <w:b/>
          <w:bCs/>
        </w:rPr>
        <w:t xml:space="preserve">бюджетном учреждении культуры Новомихайловского сельсовета </w:t>
      </w:r>
    </w:p>
    <w:p w:rsidR="00E66E26" w:rsidRPr="00361D67" w:rsidRDefault="00E66E26" w:rsidP="00D81881">
      <w:pPr>
        <w:jc w:val="center"/>
        <w:rPr>
          <w:b/>
          <w:bCs/>
        </w:rPr>
      </w:pPr>
      <w:r w:rsidRPr="00361D67">
        <w:rPr>
          <w:b/>
          <w:bCs/>
        </w:rPr>
        <w:t>Татарского района Новосибирской области</w:t>
      </w:r>
    </w:p>
    <w:p w:rsidR="00E66E26" w:rsidRPr="00361D67" w:rsidRDefault="00E66E26" w:rsidP="00D81881">
      <w:pPr>
        <w:jc w:val="center"/>
        <w:rPr>
          <w:b/>
          <w:bCs/>
        </w:rPr>
      </w:pPr>
      <w:r w:rsidRPr="00361D67">
        <w:rPr>
          <w:b/>
          <w:bCs/>
        </w:rPr>
        <w:t>на 2016 год и на плановый период 2017 и 2018 годов»</w:t>
      </w:r>
    </w:p>
    <w:p w:rsidR="00E66E26" w:rsidRPr="00361D67" w:rsidRDefault="00E66E26" w:rsidP="00FA4144">
      <w:pPr>
        <w:shd w:val="clear" w:color="auto" w:fill="FFFFFF"/>
        <w:spacing w:line="312" w:lineRule="exact"/>
      </w:pPr>
    </w:p>
    <w:p w:rsidR="00E66E26" w:rsidRPr="00361D67" w:rsidRDefault="00E66E26" w:rsidP="00361D67">
      <w:pPr>
        <w:jc w:val="both"/>
      </w:pPr>
      <w:r w:rsidRPr="00361D67">
        <w:t xml:space="preserve">      На основании п. 7 статья 9.2. </w:t>
      </w:r>
      <w:bookmarkStart w:id="0" w:name="OLE_LINK3"/>
      <w:bookmarkStart w:id="1" w:name="OLE_LINK4"/>
      <w:r w:rsidRPr="00361D67">
        <w:t>Федерального закона от 12.01.1996 года № 7-ФЗ «О некоммерческих организациях»</w:t>
      </w:r>
      <w:bookmarkEnd w:id="0"/>
      <w:bookmarkEnd w:id="1"/>
      <w:r w:rsidRPr="00361D67">
        <w:t>, в целях обеспечения условий для реализации муниципальных услуг</w:t>
      </w:r>
    </w:p>
    <w:p w:rsidR="00E66E26" w:rsidRPr="00B347E5" w:rsidRDefault="00E66E26" w:rsidP="00425C42">
      <w:pPr>
        <w:shd w:val="clear" w:color="auto" w:fill="FFFFFF"/>
        <w:spacing w:line="312" w:lineRule="exact"/>
      </w:pPr>
    </w:p>
    <w:p w:rsidR="00E66E26" w:rsidRPr="00B347E5" w:rsidRDefault="00E66E26" w:rsidP="00B347E5">
      <w:pPr>
        <w:shd w:val="clear" w:color="auto" w:fill="FFFFFF"/>
        <w:spacing w:line="312" w:lineRule="exact"/>
        <w:jc w:val="center"/>
        <w:rPr>
          <w:b/>
          <w:bCs/>
        </w:rPr>
      </w:pPr>
      <w:r w:rsidRPr="00B347E5">
        <w:rPr>
          <w:b/>
          <w:bCs/>
        </w:rPr>
        <w:t>ПОСТАНОВЛЯЮ:</w:t>
      </w:r>
    </w:p>
    <w:p w:rsidR="00E66E26" w:rsidRPr="00B347E5" w:rsidRDefault="00E66E26" w:rsidP="00FA4144">
      <w:pPr>
        <w:shd w:val="clear" w:color="auto" w:fill="FFFFFF"/>
        <w:spacing w:line="312" w:lineRule="exact"/>
      </w:pPr>
    </w:p>
    <w:p w:rsidR="00E66E26" w:rsidRPr="007658C3" w:rsidRDefault="00E66E26" w:rsidP="007658C3">
      <w:pPr>
        <w:jc w:val="both"/>
      </w:pPr>
      <w:r w:rsidRPr="007658C3">
        <w:t xml:space="preserve">    1.Утвердить </w:t>
      </w:r>
      <w:r>
        <w:t xml:space="preserve">прилагаемое </w:t>
      </w:r>
      <w:r w:rsidRPr="007658C3">
        <w:t>муниципальное задание на оказание муниципальных услуг  и работ в муниципальном</w:t>
      </w:r>
      <w:r>
        <w:t xml:space="preserve"> </w:t>
      </w:r>
      <w:r w:rsidRPr="007658C3">
        <w:t>бюджетном учреждении культуры Новомихайловского сельсовета Татарского района Новосибирской области</w:t>
      </w:r>
      <w:r>
        <w:t xml:space="preserve"> </w:t>
      </w:r>
      <w:r w:rsidRPr="007658C3">
        <w:t xml:space="preserve">на 2016 год и на плановый период 2017 и 2018 годов </w:t>
      </w:r>
    </w:p>
    <w:p w:rsidR="00E66E26" w:rsidRPr="00361D67" w:rsidRDefault="00E66E26" w:rsidP="007658C3">
      <w:pPr>
        <w:jc w:val="both"/>
      </w:pPr>
      <w:r>
        <w:t xml:space="preserve">    2.</w:t>
      </w:r>
      <w:r w:rsidRPr="00361D67">
        <w:t xml:space="preserve"> Директор</w:t>
      </w:r>
      <w:r>
        <w:t>у</w:t>
      </w:r>
      <w:r w:rsidRPr="00361D67">
        <w:t xml:space="preserve"> муниципальн</w:t>
      </w:r>
      <w:r>
        <w:t>ого</w:t>
      </w:r>
      <w:r w:rsidRPr="00361D67">
        <w:t xml:space="preserve"> бюджетн</w:t>
      </w:r>
      <w:r>
        <w:t>ого</w:t>
      </w:r>
      <w:r w:rsidRPr="00361D67">
        <w:t xml:space="preserve"> </w:t>
      </w:r>
      <w:r>
        <w:t>учреждения культуры</w:t>
      </w:r>
      <w:r w:rsidRPr="007D6F88">
        <w:t xml:space="preserve"> </w:t>
      </w:r>
      <w:r w:rsidRPr="007658C3">
        <w:t>Новомихайловского сельсовета Татарского района Новосибирской области</w:t>
      </w:r>
      <w:r>
        <w:t>:</w:t>
      </w:r>
    </w:p>
    <w:p w:rsidR="00E66E26" w:rsidRPr="00361D67" w:rsidRDefault="00E66E26" w:rsidP="007658C3">
      <w:pPr>
        <w:jc w:val="both"/>
      </w:pPr>
      <w:r>
        <w:t xml:space="preserve">            </w:t>
      </w:r>
      <w:r w:rsidRPr="00361D67">
        <w:t>-организовать работу учреждени</w:t>
      </w:r>
      <w:r>
        <w:t>я</w:t>
      </w:r>
      <w:r w:rsidRPr="00361D67">
        <w:t xml:space="preserve"> и обеспечить контроль за исполнением муниципального задания в полном объеме;</w:t>
      </w:r>
    </w:p>
    <w:p w:rsidR="00E66E26" w:rsidRPr="00361D67" w:rsidRDefault="00E66E26" w:rsidP="007658C3">
      <w:pPr>
        <w:jc w:val="both"/>
      </w:pPr>
      <w:r>
        <w:t xml:space="preserve">            </w:t>
      </w:r>
      <w:r w:rsidRPr="00361D67">
        <w:t>- разместить муниципальн</w:t>
      </w:r>
      <w:r>
        <w:t xml:space="preserve">ое </w:t>
      </w:r>
      <w:r w:rsidRPr="00361D67">
        <w:t xml:space="preserve"> задани</w:t>
      </w:r>
      <w:r>
        <w:t>е</w:t>
      </w:r>
      <w:r w:rsidRPr="00361D67">
        <w:t xml:space="preserve">  на официальном сайте.</w:t>
      </w:r>
    </w:p>
    <w:p w:rsidR="00E66E26" w:rsidRPr="00361D67" w:rsidRDefault="00E66E26" w:rsidP="007658C3">
      <w:pPr>
        <w:jc w:val="both"/>
      </w:pPr>
      <w:r>
        <w:t xml:space="preserve">    3</w:t>
      </w:r>
      <w:r w:rsidRPr="00361D67">
        <w:t xml:space="preserve">. Контроль за исполнением данного </w:t>
      </w:r>
      <w:r>
        <w:t>постановления</w:t>
      </w:r>
      <w:r w:rsidRPr="00361D67">
        <w:t xml:space="preserve"> оставляю за собой. </w:t>
      </w:r>
    </w:p>
    <w:p w:rsidR="00E66E26" w:rsidRPr="00361D67" w:rsidRDefault="00E66E26" w:rsidP="00361D67">
      <w:pPr>
        <w:shd w:val="clear" w:color="auto" w:fill="FFFFFF"/>
        <w:spacing w:line="312" w:lineRule="exact"/>
        <w:jc w:val="both"/>
      </w:pPr>
    </w:p>
    <w:p w:rsidR="00E66E26" w:rsidRPr="00361D67" w:rsidRDefault="00E66E26" w:rsidP="00361D67">
      <w:pPr>
        <w:shd w:val="clear" w:color="auto" w:fill="FFFFFF"/>
        <w:spacing w:line="312" w:lineRule="exact"/>
        <w:jc w:val="both"/>
      </w:pPr>
    </w:p>
    <w:p w:rsidR="00E66E26" w:rsidRPr="00B347E5" w:rsidRDefault="00E66E26" w:rsidP="00605929">
      <w:pPr>
        <w:shd w:val="clear" w:color="auto" w:fill="FFFFFF"/>
        <w:spacing w:line="312" w:lineRule="exact"/>
      </w:pPr>
      <w:r>
        <w:t xml:space="preserve">   </w:t>
      </w:r>
      <w:r w:rsidRPr="00B347E5">
        <w:t>Глава Новомихайловского  сельсовета</w:t>
      </w:r>
    </w:p>
    <w:p w:rsidR="00E66E26" w:rsidRPr="00B347E5" w:rsidRDefault="00E66E26" w:rsidP="00605929">
      <w:pPr>
        <w:shd w:val="clear" w:color="auto" w:fill="FFFFFF"/>
        <w:spacing w:line="312" w:lineRule="exact"/>
      </w:pPr>
      <w:r w:rsidRPr="00B347E5">
        <w:t>Татарского района Новосибирской области                            Н.В.Гладышева</w:t>
      </w:r>
    </w:p>
    <w:p w:rsidR="00E66E26" w:rsidRPr="00B347E5" w:rsidRDefault="00E66E26" w:rsidP="00E537AE">
      <w:pPr>
        <w:shd w:val="clear" w:color="auto" w:fill="FFFFFF"/>
        <w:spacing w:line="312" w:lineRule="exact"/>
      </w:pPr>
    </w:p>
    <w:p w:rsidR="00E66E26" w:rsidRPr="00B347E5" w:rsidRDefault="00E66E26" w:rsidP="00E537AE">
      <w:pPr>
        <w:shd w:val="clear" w:color="auto" w:fill="FFFFFF"/>
        <w:spacing w:line="312" w:lineRule="exact"/>
      </w:pPr>
    </w:p>
    <w:p w:rsidR="00E66E26" w:rsidRPr="00B347E5" w:rsidRDefault="00E66E26" w:rsidP="00E537AE">
      <w:pPr>
        <w:shd w:val="clear" w:color="auto" w:fill="FFFFFF"/>
        <w:spacing w:line="312" w:lineRule="exact"/>
      </w:pPr>
    </w:p>
    <w:p w:rsidR="00E66E26" w:rsidRPr="00B347E5" w:rsidRDefault="00E66E26" w:rsidP="00E537AE">
      <w:pPr>
        <w:shd w:val="clear" w:color="auto" w:fill="FFFFFF"/>
        <w:spacing w:line="312" w:lineRule="exact"/>
      </w:pPr>
    </w:p>
    <w:p w:rsidR="00E66E26" w:rsidRPr="00B347E5" w:rsidRDefault="00E66E26"/>
    <w:sectPr w:rsidR="00E66E26" w:rsidRPr="00B347E5" w:rsidSect="007D6F88">
      <w:pgSz w:w="11906" w:h="16838"/>
      <w:pgMar w:top="1134" w:right="566" w:bottom="1134" w:left="16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8BE"/>
    <w:multiLevelType w:val="hybridMultilevel"/>
    <w:tmpl w:val="8A042B1C"/>
    <w:lvl w:ilvl="0" w:tplc="4F76BBAE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D72FF9"/>
    <w:multiLevelType w:val="hybridMultilevel"/>
    <w:tmpl w:val="5E7AF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E2766C8"/>
    <w:multiLevelType w:val="hybridMultilevel"/>
    <w:tmpl w:val="C178ACE8"/>
    <w:lvl w:ilvl="0" w:tplc="C90C746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4144"/>
    <w:rsid w:val="0012295B"/>
    <w:rsid w:val="00222E03"/>
    <w:rsid w:val="002471D9"/>
    <w:rsid w:val="00361D67"/>
    <w:rsid w:val="00401F5D"/>
    <w:rsid w:val="00425C42"/>
    <w:rsid w:val="00463AFB"/>
    <w:rsid w:val="004C398A"/>
    <w:rsid w:val="00605929"/>
    <w:rsid w:val="006D0512"/>
    <w:rsid w:val="007658C3"/>
    <w:rsid w:val="007D6A6E"/>
    <w:rsid w:val="007D6F88"/>
    <w:rsid w:val="007F62A2"/>
    <w:rsid w:val="008A730F"/>
    <w:rsid w:val="0090261C"/>
    <w:rsid w:val="009059A4"/>
    <w:rsid w:val="00A329BF"/>
    <w:rsid w:val="00AF3745"/>
    <w:rsid w:val="00B347E5"/>
    <w:rsid w:val="00CB74C5"/>
    <w:rsid w:val="00D104DD"/>
    <w:rsid w:val="00D4427E"/>
    <w:rsid w:val="00D81881"/>
    <w:rsid w:val="00DA6191"/>
    <w:rsid w:val="00E273AF"/>
    <w:rsid w:val="00E403F9"/>
    <w:rsid w:val="00E537AE"/>
    <w:rsid w:val="00E66E26"/>
    <w:rsid w:val="00F02B37"/>
    <w:rsid w:val="00F85587"/>
    <w:rsid w:val="00FA4144"/>
    <w:rsid w:val="00FC3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144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918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1</Pages>
  <Words>231</Words>
  <Characters>1323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45645645</dc:creator>
  <cp:keywords/>
  <dc:description/>
  <cp:lastModifiedBy>User</cp:lastModifiedBy>
  <cp:revision>6</cp:revision>
  <cp:lastPrinted>2016-02-24T04:29:00Z</cp:lastPrinted>
  <dcterms:created xsi:type="dcterms:W3CDTF">2016-02-12T06:01:00Z</dcterms:created>
  <dcterms:modified xsi:type="dcterms:W3CDTF">2016-02-24T04:29:00Z</dcterms:modified>
</cp:coreProperties>
</file>